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4878A2" w:rsidP="00384E4B">
      <w:pPr>
        <w:rPr>
          <w:rFonts w:ascii="Arial" w:hAnsi="Arial" w:cs="Arial"/>
        </w:rPr>
      </w:pPr>
      <w:r w:rsidRPr="004878A2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816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7E6E28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E6E28" w:rsidRPr="009C3DEB" w:rsidRDefault="007E6E2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vAlign w:val="bottom"/>
          </w:tcPr>
          <w:p w:rsidR="007E6E28" w:rsidRPr="007E6E28" w:rsidRDefault="007E6E28">
            <w:pPr>
              <w:cnfStyle w:val="000000100000"/>
              <w:rPr>
                <w:rFonts w:ascii="Calibri" w:hAnsi="Calibri"/>
                <w:color w:val="000000"/>
              </w:rPr>
            </w:pPr>
            <w:r w:rsidRPr="007E6E28">
              <w:rPr>
                <w:rFonts w:ascii="Calibri" w:hAnsi="Calibri"/>
                <w:color w:val="000000"/>
              </w:rPr>
              <w:t>alfalfa</w:t>
            </w:r>
          </w:p>
        </w:tc>
        <w:tc>
          <w:tcPr>
            <w:tcW w:w="6660" w:type="dxa"/>
          </w:tcPr>
          <w:p w:rsidR="007E6E28" w:rsidRPr="009C3DEB" w:rsidRDefault="007E6E28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E6E28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E6E28" w:rsidRPr="009C3DEB" w:rsidRDefault="007E6E2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vAlign w:val="bottom"/>
          </w:tcPr>
          <w:p w:rsidR="007E6E28" w:rsidRPr="007E6E28" w:rsidRDefault="007E6E28">
            <w:pPr>
              <w:cnfStyle w:val="000000010000"/>
              <w:rPr>
                <w:rFonts w:ascii="Calibri" w:hAnsi="Calibri"/>
                <w:color w:val="000000"/>
              </w:rPr>
            </w:pPr>
            <w:r w:rsidRPr="007E6E28">
              <w:rPr>
                <w:rFonts w:ascii="Calibri" w:hAnsi="Calibri"/>
                <w:color w:val="000000"/>
              </w:rPr>
              <w:t>agriculture</w:t>
            </w:r>
          </w:p>
        </w:tc>
        <w:tc>
          <w:tcPr>
            <w:tcW w:w="6660" w:type="dxa"/>
          </w:tcPr>
          <w:p w:rsidR="007E6E28" w:rsidRPr="009C3DEB" w:rsidRDefault="007E6E28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E6E28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E6E28" w:rsidRPr="009C3DEB" w:rsidRDefault="007E6E28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vAlign w:val="bottom"/>
          </w:tcPr>
          <w:p w:rsidR="007E6E28" w:rsidRPr="007E6E28" w:rsidRDefault="007E6E28">
            <w:pPr>
              <w:cnfStyle w:val="000000100000"/>
              <w:rPr>
                <w:rFonts w:ascii="Calibri" w:hAnsi="Calibri"/>
                <w:color w:val="000000"/>
              </w:rPr>
            </w:pPr>
            <w:r w:rsidRPr="007E6E28">
              <w:rPr>
                <w:rFonts w:ascii="Calibri" w:hAnsi="Calibri"/>
                <w:color w:val="000000"/>
              </w:rPr>
              <w:t>corral</w:t>
            </w:r>
          </w:p>
        </w:tc>
        <w:tc>
          <w:tcPr>
            <w:tcW w:w="6660" w:type="dxa"/>
          </w:tcPr>
          <w:p w:rsidR="007E6E28" w:rsidRPr="009C3DEB" w:rsidRDefault="007E6E28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E6E28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E6E28" w:rsidRPr="009C3DEB" w:rsidRDefault="007E6E2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vAlign w:val="bottom"/>
          </w:tcPr>
          <w:p w:rsidR="007E6E28" w:rsidRPr="007E6E28" w:rsidRDefault="007E6E28">
            <w:pPr>
              <w:cnfStyle w:val="000000010000"/>
              <w:rPr>
                <w:rFonts w:ascii="Calibri" w:hAnsi="Calibri"/>
                <w:color w:val="000000"/>
              </w:rPr>
            </w:pPr>
            <w:r w:rsidRPr="007E6E28">
              <w:rPr>
                <w:rFonts w:ascii="Calibri" w:hAnsi="Calibri"/>
                <w:color w:val="000000"/>
              </w:rPr>
              <w:t>animals</w:t>
            </w:r>
          </w:p>
        </w:tc>
        <w:tc>
          <w:tcPr>
            <w:tcW w:w="6660" w:type="dxa"/>
          </w:tcPr>
          <w:p w:rsidR="007E6E28" w:rsidRPr="009C3DEB" w:rsidRDefault="007E6E28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E6E28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E6E28" w:rsidRPr="009C3DEB" w:rsidRDefault="007E6E2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vAlign w:val="bottom"/>
          </w:tcPr>
          <w:p w:rsidR="007E6E28" w:rsidRPr="007E6E28" w:rsidRDefault="007E6E28">
            <w:pPr>
              <w:cnfStyle w:val="000000100000"/>
              <w:rPr>
                <w:rFonts w:ascii="Calibri" w:hAnsi="Calibri"/>
                <w:color w:val="000000"/>
              </w:rPr>
            </w:pPr>
            <w:r w:rsidRPr="007E6E28">
              <w:rPr>
                <w:rFonts w:ascii="Calibri" w:hAnsi="Calibri"/>
                <w:color w:val="000000"/>
              </w:rPr>
              <w:t>fruit</w:t>
            </w:r>
          </w:p>
        </w:tc>
        <w:tc>
          <w:tcPr>
            <w:tcW w:w="6660" w:type="dxa"/>
          </w:tcPr>
          <w:p w:rsidR="007E6E28" w:rsidRPr="009C3DEB" w:rsidRDefault="007E6E28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E6E28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E6E28" w:rsidRPr="009C3DEB" w:rsidRDefault="007E6E2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vAlign w:val="bottom"/>
          </w:tcPr>
          <w:p w:rsidR="007E6E28" w:rsidRPr="007E6E28" w:rsidRDefault="007E6E28">
            <w:pPr>
              <w:cnfStyle w:val="000000010000"/>
              <w:rPr>
                <w:rFonts w:ascii="Calibri" w:hAnsi="Calibri"/>
                <w:color w:val="000000"/>
              </w:rPr>
            </w:pPr>
            <w:r w:rsidRPr="007E6E28">
              <w:rPr>
                <w:rFonts w:ascii="Calibri" w:hAnsi="Calibri"/>
                <w:color w:val="000000"/>
              </w:rPr>
              <w:t>garden</w:t>
            </w:r>
          </w:p>
        </w:tc>
        <w:tc>
          <w:tcPr>
            <w:tcW w:w="6660" w:type="dxa"/>
          </w:tcPr>
          <w:p w:rsidR="007E6E28" w:rsidRPr="009C3DEB" w:rsidRDefault="007E6E28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E6E28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E6E28" w:rsidRPr="009C3DEB" w:rsidRDefault="007E6E2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vAlign w:val="bottom"/>
          </w:tcPr>
          <w:p w:rsidR="007E6E28" w:rsidRPr="007E6E28" w:rsidRDefault="007E6E28">
            <w:pPr>
              <w:cnfStyle w:val="000000100000"/>
              <w:rPr>
                <w:rFonts w:ascii="Calibri" w:hAnsi="Calibri"/>
                <w:color w:val="000000"/>
              </w:rPr>
            </w:pPr>
            <w:r w:rsidRPr="007E6E28">
              <w:rPr>
                <w:rFonts w:ascii="Calibri" w:hAnsi="Calibri"/>
                <w:color w:val="000000"/>
              </w:rPr>
              <w:t>vegetables</w:t>
            </w:r>
          </w:p>
        </w:tc>
        <w:tc>
          <w:tcPr>
            <w:tcW w:w="6660" w:type="dxa"/>
          </w:tcPr>
          <w:p w:rsidR="007E6E28" w:rsidRPr="009C3DEB" w:rsidRDefault="007E6E28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083842" w:rsidRPr="00CE5D73" w:rsidRDefault="00083842" w:rsidP="009C654F">
      <w:pPr>
        <w:rPr>
          <w:rFonts w:ascii="Bookman Old Style" w:hAnsi="Bookman Old Style" w:cs="Arial"/>
        </w:rPr>
      </w:pPr>
    </w:p>
    <w:sectPr w:rsidR="00083842" w:rsidRPr="00CE5D7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E28" w:rsidRDefault="007E6E28" w:rsidP="00814CB4">
      <w:r>
        <w:separator/>
      </w:r>
    </w:p>
  </w:endnote>
  <w:endnote w:type="continuationSeparator" w:id="1">
    <w:p w:rsidR="007E6E28" w:rsidRDefault="007E6E2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E28" w:rsidRDefault="007E6E28" w:rsidP="00814CB4">
      <w:r>
        <w:separator/>
      </w:r>
    </w:p>
  </w:footnote>
  <w:footnote w:type="continuationSeparator" w:id="1">
    <w:p w:rsidR="007E6E28" w:rsidRDefault="007E6E2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7E6E28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2 Agriculture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686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1BE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878A2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E6E28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5D73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cognates.vocabulary.template2</Template>
  <TotalTime>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2009-05-28T02:15:00Z</dcterms:created>
  <dcterms:modified xsi:type="dcterms:W3CDTF">2009-05-28T02:17:00Z</dcterms:modified>
</cp:coreProperties>
</file>